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366FF705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7706D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7706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D6183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366FF705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7706D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7706D">
                                <w:rPr>
                                  <w:rStyle w:val="Style2"/>
                                </w:rPr>
                                <w:t>0</w:t>
                              </w:r>
                              <w:r w:rsidR="00D6183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D6183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D6183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D6183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D6183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D6183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D6183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638E"/>
    <w:rsid w:val="0007706D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15F13"/>
    <w:rsid w:val="0042490F"/>
    <w:rsid w:val="004379A6"/>
    <w:rsid w:val="0044234A"/>
    <w:rsid w:val="00456C17"/>
    <w:rsid w:val="00457C5B"/>
    <w:rsid w:val="00466B9C"/>
    <w:rsid w:val="00476196"/>
    <w:rsid w:val="004A47CE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6F7256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313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45A3E"/>
    <w:rsid w:val="00D61834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3</cp:revision>
  <cp:lastPrinted>2011-03-04T18:48:00Z</cp:lastPrinted>
  <dcterms:created xsi:type="dcterms:W3CDTF">2023-02-01T14:51:00Z</dcterms:created>
  <dcterms:modified xsi:type="dcterms:W3CDTF">2023-02-01T14:52:00Z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2023-01-20T17:24:58Z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917dd3ec-627e-42da-813f-83172de9077d</vt:lpwstr>
  </property>
  <property fmtid="{D5CDD505-2E9C-101B-9397-08002B2CF9AE}" pid="9" name="MSIP_Label_81f5a2da-7ac4-4e60-a27b-a125ee74514f_ContentBits">
    <vt:lpwstr>0</vt:lpwstr>
  </property>
</Properties>
</file>