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6ED8D0" w14:textId="77777777" w:rsidR="00535962" w:rsidRPr="00F7167E" w:rsidRDefault="00E84363">
      <w:r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4CE14F5C" wp14:editId="7AAE6CBC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108E7338" wp14:editId="43E6D5D4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78B1160" w14:textId="204BB5CE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4C7D00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77C69">
                                      <w:rPr>
                                        <w:rStyle w:val="Style2"/>
                                      </w:rPr>
                                      <w:t>22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2020C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8E7338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78B1160" w14:textId="204BB5CE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4C7D00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177C69">
                                <w:rPr>
                                  <w:rStyle w:val="Style2"/>
                                </w:rPr>
                                <w:t>22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32020C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9A5FF7C" wp14:editId="4046E6E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1585BE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5FF7C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D1585BE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7B140D5E" wp14:editId="4B51C1DD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A8718B9" wp14:editId="4BCC381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8A824" w14:textId="77777777" w:rsidR="0026335F" w:rsidRPr="0026335F" w:rsidRDefault="00177C6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718B9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40E8A824" w14:textId="77777777" w:rsidR="0026335F" w:rsidRPr="0026335F" w:rsidRDefault="00177C6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80A4F7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4909DBF" wp14:editId="6B00AEF5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2D8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77C69">
                              <w:fldChar w:fldCharType="begin"/>
                            </w:r>
                            <w:r w:rsidR="00177C69">
                              <w:instrText xml:space="preserve"> NUMPAGES   \* MERGEFORMAT </w:instrText>
                            </w:r>
                            <w:r w:rsidR="00177C69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77C6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09DBF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35D2D8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77C69">
                        <w:fldChar w:fldCharType="begin"/>
                      </w:r>
                      <w:r w:rsidR="00177C69">
                        <w:instrText xml:space="preserve"> NUMPAGES   \* MERGEFORMAT </w:instrText>
                      </w:r>
                      <w:r w:rsidR="00177C69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77C6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B4565E2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444CF8A" wp14:editId="2EDA8F37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0161E0" w14:textId="77777777" w:rsidR="002E1412" w:rsidRPr="002E1412" w:rsidRDefault="00177C6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4CF8A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" stroked="f">
                <v:textbox>
                  <w:txbxContent>
                    <w:p w14:paraId="450161E0" w14:textId="77777777" w:rsidR="002E1412" w:rsidRPr="002E1412" w:rsidRDefault="00177C6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06253E2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738FB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B4FFA9" wp14:editId="67C09F3A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D8271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B4FFA9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" stroked="f">
                <v:textbox>
                  <w:txbxContent>
                    <w:p w14:paraId="725D8271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17A3E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A9740C" wp14:editId="76D5D37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37DE01" w14:textId="77777777" w:rsidR="002E1412" w:rsidRPr="002E1412" w:rsidRDefault="00177C6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9740C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" stroked="f">
                <v:textbox>
                  <w:txbxContent>
                    <w:p w14:paraId="3537DE01" w14:textId="77777777" w:rsidR="002E1412" w:rsidRPr="002E1412" w:rsidRDefault="00177C6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F76734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F3EF5A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D62F79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8C203C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6169BB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C5F9EF5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05B54BC3" w14:textId="77777777" w:rsidTr="00E82502">
        <w:trPr>
          <w:cantSplit/>
          <w:trHeight w:val="440"/>
        </w:trPr>
        <w:tc>
          <w:tcPr>
            <w:tcW w:w="9252" w:type="dxa"/>
          </w:tcPr>
          <w:p w14:paraId="4B61E5AF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8B40F62" w14:textId="77777777" w:rsidTr="00E82502">
        <w:trPr>
          <w:cantSplit/>
          <w:trHeight w:val="440"/>
        </w:trPr>
        <w:tc>
          <w:tcPr>
            <w:tcW w:w="9252" w:type="dxa"/>
          </w:tcPr>
          <w:p w14:paraId="17281B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3AA418C" w14:textId="77777777" w:rsidTr="00E82502">
        <w:trPr>
          <w:cantSplit/>
          <w:trHeight w:val="440"/>
        </w:trPr>
        <w:tc>
          <w:tcPr>
            <w:tcW w:w="9252" w:type="dxa"/>
          </w:tcPr>
          <w:p w14:paraId="2EBF158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FAD39A9" w14:textId="77777777" w:rsidTr="00E82502">
        <w:trPr>
          <w:cantSplit/>
          <w:trHeight w:val="440"/>
        </w:trPr>
        <w:tc>
          <w:tcPr>
            <w:tcW w:w="9252" w:type="dxa"/>
          </w:tcPr>
          <w:p w14:paraId="65A17FB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2FCB5F2" w14:textId="77777777" w:rsidTr="00E82502">
        <w:trPr>
          <w:cantSplit/>
          <w:trHeight w:val="440"/>
        </w:trPr>
        <w:tc>
          <w:tcPr>
            <w:tcW w:w="9252" w:type="dxa"/>
          </w:tcPr>
          <w:p w14:paraId="338A12B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DAA9C2" w14:textId="77777777" w:rsidTr="00E82502">
        <w:trPr>
          <w:cantSplit/>
          <w:trHeight w:val="440"/>
        </w:trPr>
        <w:tc>
          <w:tcPr>
            <w:tcW w:w="9252" w:type="dxa"/>
          </w:tcPr>
          <w:p w14:paraId="43DCD8F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A7D0DB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7A8515D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EA33DC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378509E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0AF371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0A306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43C3C8DE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Haettenschweiler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7BC6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36B7B08" wp14:editId="5D5BC0E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04B723" wp14:editId="63F2834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AE8F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7B691AD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04B7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04AE8F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7B691AD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A3BC52" wp14:editId="497C7B18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95DDA7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A3BC52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6F95DDA7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A228B1D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A3FA20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6373C0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07E5A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A0278E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F482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53579F7B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77C69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C7D00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B6DD7AF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6</cp:revision>
  <cp:lastPrinted>2011-03-04T18:48:00Z</cp:lastPrinted>
  <dcterms:created xsi:type="dcterms:W3CDTF">2020-11-25T18:03:00Z</dcterms:created>
  <dcterms:modified xsi:type="dcterms:W3CDTF">2021-04-12T21:05:00Z</dcterms:modified>
</cp:coreProperties>
</file>