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D4928EE" w14:textId="77777777" w:rsidR="00E95C6F" w:rsidRDefault="00DC2A50" w:rsidP="00DC2A50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 w:rsidRPr="00DC2A50">
                                      <w:rPr>
                                        <w:rStyle w:val="Style2"/>
                                      </w:rPr>
                                      <w:t>supbanco-CCC-CP-202</w:t>
                                    </w:r>
                                    <w:r w:rsidR="00A6187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6187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95C6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  <w:p w14:paraId="7A854E62" w14:textId="2CEFF9A6" w:rsidR="00DC2A50" w:rsidRPr="00DC2A50" w:rsidRDefault="00E95C6F" w:rsidP="00DC2A50"/>
                                </w:sdtContent>
                              </w:sdt>
                              <w:p w14:paraId="5EF4191F" w14:textId="67CB3A3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D4928EE" w14:textId="77777777" w:rsidR="00E95C6F" w:rsidRDefault="00DC2A50" w:rsidP="00DC2A50">
                              <w:pPr>
                                <w:rPr>
                                  <w:rStyle w:val="Style2"/>
                                </w:rPr>
                              </w:pPr>
                              <w:r w:rsidRPr="00DC2A50">
                                <w:rPr>
                                  <w:rStyle w:val="Style2"/>
                                </w:rPr>
                                <w:t>supbanco-CCC-CP-202</w:t>
                              </w:r>
                              <w:r w:rsidR="00A61873">
                                <w:rPr>
                                  <w:rStyle w:val="Style2"/>
                                </w:rPr>
                                <w:t>2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-00</w:t>
                              </w:r>
                              <w:r w:rsidR="00A61873">
                                <w:rPr>
                                  <w:rStyle w:val="Style2"/>
                                </w:rPr>
                                <w:t>0</w:t>
                              </w:r>
                              <w:r w:rsidR="00E95C6F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  <w:p w14:paraId="7A854E62" w14:textId="2CEFF9A6" w:rsidR="00DC2A50" w:rsidRPr="00DC2A50" w:rsidRDefault="00E95C6F" w:rsidP="00DC2A50"/>
                          </w:sdtContent>
                        </w:sdt>
                        <w:p w14:paraId="5EF4191F" w14:textId="67CB3A3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R49AEAAM8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95C6F">
                              <w:fldChar w:fldCharType="begin"/>
                            </w:r>
                            <w:r w:rsidR="00E95C6F">
                              <w:instrText xml:space="preserve"> NUMPAGES   \* MERGEFORMAT </w:instrText>
                            </w:r>
                            <w:r w:rsidR="00E95C6F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95C6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c1lTP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95C6F">
                        <w:fldChar w:fldCharType="begin"/>
                      </w:r>
                      <w:r w:rsidR="00E95C6F">
                        <w:instrText xml:space="preserve"> NUMPAGES   \* MERGEFORMAT </w:instrText>
                      </w:r>
                      <w:r w:rsidR="00E95C6F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E95C6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E95C6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Ju9gEAAM8DAAAOAAAAZHJzL2Uyb0RvYy54bWysU8GO0zAQvSPxD5bvNE23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mUljouEcv&#10;egjiPQ4in0V/eucLTnt2nBgGvufcpNW7R1TfvLB414Dd6lsi7BsNFfPL48vs4umI4yPIpv+EFdeB&#10;XcAENNTURfPYDsHo3KfDuTeRi4ol5/Pl/GohheLY7HqZX6XmZVCcXjvy4YPGTsRNKYl7n9Bh/+hD&#10;ZAPFKSUWs/hg2jb1v7W/XXBivEnsI+GRehg2QzJqcTJlg9WB5RCOU8W/gDcN0g8pep6oUvrvOyAt&#10;RfvRsiXvWEIcwXSYL6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cfdJu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E0A0883" w14:textId="77777777" w:rsidR="0026335F" w:rsidRPr="0026335F" w:rsidRDefault="00E95C6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E95C6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30DF0C84" w14:textId="77777777" w:rsidR="002E1412" w:rsidRPr="002E1412" w:rsidRDefault="00E95C6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95C6F">
                            <w:fldChar w:fldCharType="begin"/>
                          </w:r>
                          <w:r w:rsidR="00E95C6F">
                            <w:instrText xml:space="preserve"> NUMPAGES   \* MERGEFORMAT </w:instrText>
                          </w:r>
                          <w:r w:rsidR="00E95C6F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95C6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E95C6F">
                      <w:fldChar w:fldCharType="begin"/>
                    </w:r>
                    <w:r w:rsidR="00E95C6F">
                      <w:instrText xml:space="preserve"> NUMPAGES   \* MERGEFORMAT </w:instrText>
                    </w:r>
                    <w:r w:rsidR="00E95C6F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E95C6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E7BAE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1873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95C6F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6</cp:revision>
  <cp:lastPrinted>2011-03-04T18:55:00Z</cp:lastPrinted>
  <dcterms:created xsi:type="dcterms:W3CDTF">2021-09-30T16:13:00Z</dcterms:created>
  <dcterms:modified xsi:type="dcterms:W3CDTF">2022-01-18T21:29:00Z</dcterms:modified>
</cp:coreProperties>
</file>