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58EF0E7A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E25A2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E25A2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58EF0E7A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0E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4760E7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E25A2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E25A2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E25A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0E25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E25A2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0E25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E25A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0E25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E25A2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14</cp:revision>
  <cp:lastPrinted>2011-03-04T18:48:00Z</cp:lastPrinted>
  <dcterms:created xsi:type="dcterms:W3CDTF">2020-11-25T18:03:00Z</dcterms:created>
  <dcterms:modified xsi:type="dcterms:W3CDTF">2022-01-18T21:29:00Z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