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1DC5F935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F3C0E10" w14:textId="6C759ED0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4F566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14</w:t>
                                    </w:r>
                                  </w:p>
                                  <w:p w14:paraId="0DF42EFE" w14:textId="77777777" w:rsidR="001466B0" w:rsidRPr="00F737DC" w:rsidRDefault="004F566B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F3C0E10" w14:textId="6C759ED0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</w:t>
                              </w:r>
                              <w:r w:rsidR="004F566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14</w:t>
                              </w:r>
                            </w:p>
                            <w:p w14:paraId="0DF42EFE" w14:textId="77777777" w:rsidR="001466B0" w:rsidRPr="00F737DC" w:rsidRDefault="004F566B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4F566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0A2F9DAF" w14:textId="77777777" w:rsidR="0026335F" w:rsidRPr="0026335F" w:rsidRDefault="004F566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4F566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06E03717" w14:textId="77777777" w:rsidR="002E1412" w:rsidRPr="00F737DC" w:rsidRDefault="004F566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4F566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72664BC6" w14:textId="77777777" w:rsidR="002E1412" w:rsidRPr="002E1412" w:rsidRDefault="004F566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93885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97343EB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D195F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7E638699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4F566B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16</cp:revision>
  <cp:lastPrinted>2011-03-04T18:48:00Z</cp:lastPrinted>
  <dcterms:created xsi:type="dcterms:W3CDTF">2014-01-15T13:04:00Z</dcterms:created>
  <dcterms:modified xsi:type="dcterms:W3CDTF">2021-05-28T21:05:00Z</dcterms:modified>
</cp:coreProperties>
</file>