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0008540D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F1E36">
                                      <w:rPr>
                                        <w:rStyle w:val="Style2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0008540D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5F1E36">
                                <w:rPr>
                                  <w:rStyle w:val="Style2"/>
                                </w:rPr>
                                <w:t>65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14803341" w:rsidR="0026335F" w:rsidRPr="0026335F" w:rsidRDefault="005F1E3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14803341" w:rsidR="0026335F" w:rsidRPr="0026335F" w:rsidRDefault="005F1E3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5F1E36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5F1E36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5F1E3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5F1E3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F1E36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10</cp:revision>
  <cp:lastPrinted>2011-03-04T18:48:00Z</cp:lastPrinted>
  <dcterms:created xsi:type="dcterms:W3CDTF">2020-11-25T18:03:00Z</dcterms:created>
  <dcterms:modified xsi:type="dcterms:W3CDTF">2021-08-24T14:32:00Z</dcterms:modified>
</cp:coreProperties>
</file>