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D7102C" w14:textId="69263187" w:rsidR="00535962" w:rsidRPr="00F7167E" w:rsidRDefault="00A42141">
      <w:r w:rsidRPr="000030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3D7104B" wp14:editId="5F591280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3D7104F" wp14:editId="51B4802D">
                <wp:simplePos x="0" y="0"/>
                <wp:positionH relativeFrom="column">
                  <wp:posOffset>4016523</wp:posOffset>
                </wp:positionH>
                <wp:positionV relativeFrom="paragraph">
                  <wp:posOffset>-600401</wp:posOffset>
                </wp:positionV>
                <wp:extent cx="2307359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7359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3D7106D" w14:textId="1D9A489F" w:rsidR="001466B0" w:rsidRPr="00535962" w:rsidRDefault="00A42141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476196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06638E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476196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-2021-00</w:t>
                                    </w:r>
                                    <w:r w:rsidR="00481E1E">
                                      <w:rPr>
                                        <w:rStyle w:val="Style2"/>
                                      </w:rPr>
                                      <w:t>40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6" style="position:absolute;margin-left:316.25pt;margin-top:-47.3pt;width:181.7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3D7106D" w14:textId="1D9A489F" w:rsidR="001466B0" w:rsidRPr="00535962" w:rsidRDefault="00A42141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476196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06638E">
                                <w:rPr>
                                  <w:rStyle w:val="Style2"/>
                                </w:rPr>
                                <w:t>C</w:t>
                              </w:r>
                              <w:r w:rsidR="00476196">
                                <w:rPr>
                                  <w:rStyle w:val="Style2"/>
                                </w:rPr>
                                <w:t>M</w:t>
                              </w:r>
                              <w:r>
                                <w:rPr>
                                  <w:rStyle w:val="Style2"/>
                                </w:rPr>
                                <w:t>-2021-00</w:t>
                              </w:r>
                              <w:r w:rsidR="00481E1E">
                                <w:rPr>
                                  <w:rStyle w:val="Style2"/>
                                </w:rPr>
                                <w:t>40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1" type="#_x0000_t202" style="position:absolute;margin-left:-41.35pt;margin-top:-2.05pt;width:81pt;height:6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D71049" wp14:editId="54B26B8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2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ViObF+AAAAAKAQAADwAAAAAAAAAAAAAAAABIBAAAZHJz&#10;L2Rvd25yZXYueG1sUEsFBgAAAAAEAAQA8wAAAFUFAAAAAA==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7104D" wp14:editId="7E79BB72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77777777" w:rsidR="0026335F" w:rsidRPr="0026335F" w:rsidRDefault="00481E1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D" id="Text Box 12" o:spid="_x0000_s1033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Ge9Q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KPmR1PWWO1ZDuE4VfwLeNMg/ZKi54kqpf+5BdJS&#10;tJ8tW/KBJcQRTIf55dWMD3QeWZ9HwCqGKmWQYtzehnFst47MpuFKYxMs3rCNtUkKo98jqwN9npok&#10;/DDhcSzPzynrzz9c/QY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BOUaGe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23D7106C" w14:textId="77777777" w:rsidR="0026335F" w:rsidRPr="0026335F" w:rsidRDefault="00481E1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481E1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" stroked="f">
                <v:textbox>
                  <w:txbxContent>
                    <w:p w14:paraId="23D71071" w14:textId="19ED9CF0" w:rsidR="002E1412" w:rsidRPr="002E1412" w:rsidRDefault="00481E1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481E1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23D71073" w14:textId="77777777" w:rsidR="002E1412" w:rsidRPr="002E1412" w:rsidRDefault="00481E1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00E82502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3D7103B" w14:textId="77777777" w:rsidTr="00E82502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00E82502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00E82502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00E82502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00E82502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747EB" w14:textId="77777777" w:rsidR="008F6E96" w:rsidRDefault="008F6E96" w:rsidP="001007E7">
      <w:pPr>
        <w:spacing w:after="0" w:line="240" w:lineRule="auto"/>
      </w:pPr>
      <w:r>
        <w:separator/>
      </w:r>
    </w:p>
  </w:endnote>
  <w:endnote w:type="continuationSeparator" w:id="0">
    <w:p w14:paraId="5F0A7611" w14:textId="77777777" w:rsidR="008F6E96" w:rsidRDefault="008F6E9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759502" w14:textId="77777777" w:rsidR="008F6E96" w:rsidRDefault="008F6E96" w:rsidP="001007E7">
      <w:pPr>
        <w:spacing w:after="0" w:line="240" w:lineRule="auto"/>
      </w:pPr>
      <w:r>
        <w:separator/>
      </w:r>
    </w:p>
  </w:footnote>
  <w:footnote w:type="continuationSeparator" w:id="0">
    <w:p w14:paraId="1B08EC8F" w14:textId="77777777" w:rsidR="008F6E96" w:rsidRDefault="008F6E9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6638E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610F8"/>
    <w:rsid w:val="00392351"/>
    <w:rsid w:val="003A6141"/>
    <w:rsid w:val="00404131"/>
    <w:rsid w:val="0042490F"/>
    <w:rsid w:val="004379A6"/>
    <w:rsid w:val="0044234A"/>
    <w:rsid w:val="00456C17"/>
    <w:rsid w:val="00457C5B"/>
    <w:rsid w:val="00466B9C"/>
    <w:rsid w:val="00476196"/>
    <w:rsid w:val="00481E1E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E61D5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8F6E96"/>
    <w:rsid w:val="00966EEE"/>
    <w:rsid w:val="00977C54"/>
    <w:rsid w:val="00A16099"/>
    <w:rsid w:val="00A42141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591B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3D7102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Ysrrael Alvarado Guzmán</cp:lastModifiedBy>
  <cp:revision>12</cp:revision>
  <cp:lastPrinted>2011-03-04T18:48:00Z</cp:lastPrinted>
  <dcterms:created xsi:type="dcterms:W3CDTF">2014-01-15T13:04:00Z</dcterms:created>
  <dcterms:modified xsi:type="dcterms:W3CDTF">2021-05-05T21:02:00Z</dcterms:modified>
</cp:coreProperties>
</file>