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6621BA2">
                <wp:simplePos x="0" y="0"/>
                <wp:positionH relativeFrom="column">
                  <wp:posOffset>3695700</wp:posOffset>
                </wp:positionH>
                <wp:positionV relativeFrom="paragraph">
                  <wp:posOffset>-438150</wp:posOffset>
                </wp:positionV>
                <wp:extent cx="2512631" cy="701040"/>
                <wp:effectExtent l="0" t="0" r="2159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2631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46" y="1159"/>
                              <a:ext cx="1771" cy="46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19E93609" w14:textId="77777777" w:rsidR="00CD729B" w:rsidRPr="00CD729B" w:rsidRDefault="00CD729B" w:rsidP="00CD729B">
                                    <w:pPr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CD729B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SUPBANCO-CCC-PEEX-2022-0007</w:t>
                                    </w:r>
                                  </w:p>
                                  <w:p w14:paraId="59A93A1C" w14:textId="22CAB6D0" w:rsidR="001466B0" w:rsidRPr="00502CAA" w:rsidRDefault="00CD729B" w:rsidP="00325C5A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291pt;margin-top:-34.5pt;width:197.8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346;top:1159;width:1771;height: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19E93609" w14:textId="77777777" w:rsidR="00CD729B" w:rsidRPr="00CD729B" w:rsidRDefault="00CD729B" w:rsidP="00CD729B">
                              <w:pPr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CD729B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SUPBANCO-CCC-PEEX-2022-0007</w:t>
                              </w:r>
                            </w:p>
                            <w:p w14:paraId="59A93A1C" w14:textId="22CAB6D0" w:rsidR="001466B0" w:rsidRPr="00502CAA" w:rsidRDefault="00CD729B" w:rsidP="00325C5A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CD729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CD729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CD729B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CD729B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204DCB87">
                <wp:simplePos x="0" y="0"/>
                <wp:positionH relativeFrom="column">
                  <wp:posOffset>220345</wp:posOffset>
                </wp:positionH>
                <wp:positionV relativeFrom="paragraph">
                  <wp:posOffset>24130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CD729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7.35pt;margin-top:1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" stroked="f">
                <v:textbox>
                  <w:txbxContent>
                    <w:p w14:paraId="3714B582" w14:textId="77777777" w:rsidR="002E1412" w:rsidRPr="002E1412" w:rsidRDefault="00CD729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466B0"/>
    <w:rsid w:val="00147320"/>
    <w:rsid w:val="00157600"/>
    <w:rsid w:val="00170EC5"/>
    <w:rsid w:val="00181E8D"/>
    <w:rsid w:val="00183BD4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74249"/>
    <w:rsid w:val="00683FFC"/>
    <w:rsid w:val="006A2D7C"/>
    <w:rsid w:val="006F567F"/>
    <w:rsid w:val="006F5954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1B9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D729B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31</cp:revision>
  <cp:lastPrinted>2011-03-04T18:48:00Z</cp:lastPrinted>
  <dcterms:created xsi:type="dcterms:W3CDTF">2014-01-15T13:04:00Z</dcterms:created>
  <dcterms:modified xsi:type="dcterms:W3CDTF">2022-11-03T19:23:00Z</dcterms:modified>
</cp:coreProperties>
</file>