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A6A07FD" w:rsidR="00535962" w:rsidRPr="00F7167E" w:rsidRDefault="0008253E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4E58CF69">
                <wp:simplePos x="0" y="0"/>
                <wp:positionH relativeFrom="column">
                  <wp:posOffset>4669797</wp:posOffset>
                </wp:positionH>
                <wp:positionV relativeFrom="paragraph">
                  <wp:posOffset>156475</wp:posOffset>
                </wp:positionV>
                <wp:extent cx="173331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3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3DC3A80B" w:rsidR="0026335F" w:rsidRPr="0026335F" w:rsidRDefault="0008253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3-02-1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17 de febrero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7104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7.7pt;margin-top:12.3pt;width:136.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" filled="f" stroked="f">
                <v:textbox>
                  <w:txbxContent>
                    <w:p w14:paraId="23D7106C" w14:textId="3DC3A80B" w:rsidR="0026335F" w:rsidRPr="0026335F" w:rsidRDefault="0008253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3-02-1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17 de febrero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42141"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1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78FBDA3A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7706D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8253E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7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78FBDA3A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7706D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08253E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214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17B7EC9C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3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8253E">
                              <w:fldChar w:fldCharType="begin"/>
                            </w:r>
                            <w:r w:rsidR="0008253E">
                              <w:instrText xml:space="preserve"> NUMPAGES   \* MERGEFORMAT </w:instrText>
                            </w:r>
                            <w:r w:rsidR="0008253E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8253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08253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D6183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08253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D6183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638E"/>
    <w:rsid w:val="0007706D"/>
    <w:rsid w:val="0008253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10F8"/>
    <w:rsid w:val="00392351"/>
    <w:rsid w:val="003A6141"/>
    <w:rsid w:val="00404131"/>
    <w:rsid w:val="00415F13"/>
    <w:rsid w:val="0042490F"/>
    <w:rsid w:val="004379A6"/>
    <w:rsid w:val="0044234A"/>
    <w:rsid w:val="00456C17"/>
    <w:rsid w:val="00457C5B"/>
    <w:rsid w:val="00466B9C"/>
    <w:rsid w:val="00476196"/>
    <w:rsid w:val="004A47CE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6F7256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E723A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4313"/>
    <w:rsid w:val="00C66D08"/>
    <w:rsid w:val="00C7470C"/>
    <w:rsid w:val="00CA0E82"/>
    <w:rsid w:val="00CA164C"/>
    <w:rsid w:val="00CA4661"/>
    <w:rsid w:val="00CA4E64"/>
    <w:rsid w:val="00CE67A3"/>
    <w:rsid w:val="00D1201E"/>
    <w:rsid w:val="00D24FA7"/>
    <w:rsid w:val="00D45A3E"/>
    <w:rsid w:val="00D61834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62768A-AD53-4CBC-91D3-FDBA9022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772B3A-5928-47C2-9C0F-9C6C84F590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F0101-9069-47E7-A1F1-62E8162AEB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4</cp:revision>
  <cp:lastPrinted>2011-03-04T18:48:00Z</cp:lastPrinted>
  <dcterms:created xsi:type="dcterms:W3CDTF">2023-02-01T14:51:00Z</dcterms:created>
  <dcterms:modified xsi:type="dcterms:W3CDTF">2023-02-17T12:59:00Z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2023-01-20T17:24:58Z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917dd3ec-627e-42da-813f-83172de9077d</vt:lpwstr>
  </property>
  <property fmtid="{D5CDD505-2E9C-101B-9397-08002B2CF9AE}" pid="9" name="MSIP_Label_81f5a2da-7ac4-4e60-a27b-a125ee74514f_ContentBits">
    <vt:lpwstr>0</vt:lpwstr>
  </property>
</Properties>
</file>