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7F6268AC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79B02A15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24035AB5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F458E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F458E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24035AB5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8F458E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F458E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8F458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8F458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8F458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8F458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8F458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8F458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458E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9</cp:revision>
  <cp:lastPrinted>2011-03-04T18:48:00Z</cp:lastPrinted>
  <dcterms:created xsi:type="dcterms:W3CDTF">2020-11-25T18:03:00Z</dcterms:created>
  <dcterms:modified xsi:type="dcterms:W3CDTF">2023-02-23T12:54:00Z</dcterms:modified>
</cp:coreProperties>
</file>