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1225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76B95E" wp14:editId="25B22A29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FE3463D" w14:textId="7E1198EE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</w:t>
                                    </w:r>
                                    <w:r w:rsidR="0016224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08</w:t>
                                    </w:r>
                                  </w:p>
                                  <w:p w14:paraId="7D0A8998" w14:textId="77777777" w:rsidR="001466B0" w:rsidRPr="00F737DC" w:rsidRDefault="00162242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A7B8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6B95E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FE3463D" w14:textId="7E1198EE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</w:t>
                              </w:r>
                              <w:r w:rsidR="0016224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08</w:t>
                              </w:r>
                            </w:p>
                            <w:p w14:paraId="7D0A8998" w14:textId="77777777" w:rsidR="001466B0" w:rsidRPr="00F737DC" w:rsidRDefault="00162242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6A7B8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26A9" wp14:editId="36BFEAFA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655D3E6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9B4F4E" wp14:editId="553E28D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26A9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655D3E6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9B4F4E" wp14:editId="553E28D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A63A87" wp14:editId="332058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6423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63A87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296423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F807C5" wp14:editId="184EFF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61FFE9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0E501" wp14:editId="024E2F55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7EB2E" w14:textId="77777777" w:rsidR="0026335F" w:rsidRPr="0026335F" w:rsidRDefault="0016224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E50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1E87EB2E" w14:textId="77777777" w:rsidR="0026335F" w:rsidRPr="0026335F" w:rsidRDefault="0016224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A39232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A8CCD" wp14:editId="54783B70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23B87" w14:textId="77777777" w:rsidR="002E1412" w:rsidRPr="00F737DC" w:rsidRDefault="0016224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8CCD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00323B87" w14:textId="77777777" w:rsidR="002E1412" w:rsidRPr="00F737DC" w:rsidRDefault="0016224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8D138B" wp14:editId="76337A3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ED3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D138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1A7ED3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E2C48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D5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E444BB" wp14:editId="632D8EF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E2DB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444B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1E3E2DB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39C1E7E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2ECE0" wp14:editId="67D6485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AEDBC" w14:textId="77777777" w:rsidR="002E1412" w:rsidRPr="002E1412" w:rsidRDefault="0016224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ECE0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51BAEDBC" w14:textId="77777777" w:rsidR="002E1412" w:rsidRPr="002E1412" w:rsidRDefault="0016224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4A8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13BA2D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7E2FE4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A42B4E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22CF2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7288D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D5C7467" w14:textId="77777777" w:rsidTr="00E82502">
        <w:trPr>
          <w:cantSplit/>
          <w:trHeight w:val="440"/>
        </w:trPr>
        <w:tc>
          <w:tcPr>
            <w:tcW w:w="9252" w:type="dxa"/>
          </w:tcPr>
          <w:p w14:paraId="3AF9D49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0A6136" w14:textId="77777777" w:rsidTr="00E82502">
        <w:trPr>
          <w:cantSplit/>
          <w:trHeight w:val="440"/>
        </w:trPr>
        <w:tc>
          <w:tcPr>
            <w:tcW w:w="9252" w:type="dxa"/>
          </w:tcPr>
          <w:p w14:paraId="7EEA4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1F74E8E" w14:textId="77777777" w:rsidTr="00E82502">
        <w:trPr>
          <w:cantSplit/>
          <w:trHeight w:val="440"/>
        </w:trPr>
        <w:tc>
          <w:tcPr>
            <w:tcW w:w="9252" w:type="dxa"/>
          </w:tcPr>
          <w:p w14:paraId="6F4054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6E0FCA6" w14:textId="77777777" w:rsidTr="00E82502">
        <w:trPr>
          <w:cantSplit/>
          <w:trHeight w:val="440"/>
        </w:trPr>
        <w:tc>
          <w:tcPr>
            <w:tcW w:w="9252" w:type="dxa"/>
          </w:tcPr>
          <w:p w14:paraId="578D682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44CF5D" w14:textId="77777777" w:rsidTr="00E82502">
        <w:trPr>
          <w:cantSplit/>
          <w:trHeight w:val="440"/>
        </w:trPr>
        <w:tc>
          <w:tcPr>
            <w:tcW w:w="9252" w:type="dxa"/>
          </w:tcPr>
          <w:p w14:paraId="604968C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592F703" w14:textId="77777777" w:rsidTr="00E82502">
        <w:trPr>
          <w:cantSplit/>
          <w:trHeight w:val="440"/>
        </w:trPr>
        <w:tc>
          <w:tcPr>
            <w:tcW w:w="9252" w:type="dxa"/>
          </w:tcPr>
          <w:p w14:paraId="19D40A6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6A0401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CC702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AE3A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BF6C9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1AFD5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C2B91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82BEDED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2CB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B593F" wp14:editId="166BA3B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3CD63" wp14:editId="079B341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2BC1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FE5B5D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CD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CB2BC1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FE5B5D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2B44FA" wp14:editId="5F02221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D5E8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B44FA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29D5E8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30521F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F573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59DCE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7BDB8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A206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1C17E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4416714C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62242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3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312A3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BBC9E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18</cp:revision>
  <cp:lastPrinted>2011-03-04T18:48:00Z</cp:lastPrinted>
  <dcterms:created xsi:type="dcterms:W3CDTF">2014-01-15T13:04:00Z</dcterms:created>
  <dcterms:modified xsi:type="dcterms:W3CDTF">2021-07-08T15:21:00Z</dcterms:modified>
</cp:coreProperties>
</file>