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A0A13" w14:textId="77777777" w:rsidR="00535962" w:rsidRPr="00F7167E" w:rsidRDefault="00266A9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8EE303A" wp14:editId="14BCFDD6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-590551</wp:posOffset>
                </wp:positionV>
                <wp:extent cx="2215515" cy="790575"/>
                <wp:effectExtent l="0" t="0" r="1333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104D3210" w14:textId="4AA348E0" w:rsidR="001466B0" w:rsidRPr="00535962" w:rsidRDefault="000571EA" w:rsidP="001466B0">
                                    <w:pPr>
                                      <w:jc w:val="center"/>
                                    </w:pPr>
                                    <w:r w:rsidRPr="000571EA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C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SUPBANCO-CCC-PEEX-2023-0002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0CC85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E303A" id="Group 21" o:spid="_x0000_s1026" style="position:absolute;margin-left:324pt;margin-top:-46.5pt;width:174.45pt;height:62.2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104D3210" w14:textId="4AA348E0" w:rsidR="001466B0" w:rsidRPr="00535962" w:rsidRDefault="000571EA" w:rsidP="001466B0">
                              <w:pPr>
                                <w:jc w:val="center"/>
                              </w:pPr>
                              <w:r w:rsidRPr="000571EA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C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SUPBANCO-CCC-PEEX-2023-0002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50CC85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162A946" wp14:editId="3104B48D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F6210" wp14:editId="43B1B55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CCE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F6210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371CCE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3858C11" wp14:editId="055B1F07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C20186" wp14:editId="14C12B14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D7349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20186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10CD7349" w14:textId="77777777" w:rsidR="0026335F" w:rsidRPr="0026335F" w:rsidRDefault="00277E7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13D24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9E56FC" wp14:editId="427BEEA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A1F8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E56FC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1F5A1F8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77E7A">
                        <w:fldChar w:fldCharType="begin"/>
                      </w:r>
                      <w:r w:rsidR="00277E7A">
                        <w:instrText xml:space="preserve"> NUMPAGES   \* MERGEFORMAT </w:instrText>
                      </w:r>
                      <w:r w:rsidR="00277E7A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77E7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FE3576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7EF567" wp14:editId="4C99328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Hlk78882406"/>
                          <w:p w14:paraId="190C2954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6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</w:sdtEndPr>
                              <w:sdtContent>
                                <w:r w:rsidR="001752C5" w:rsidRPr="00AF0AD7">
                                  <w:rPr>
                                    <w:rStyle w:val="Style6"/>
                                    <w:sz w:val="26"/>
                                    <w:szCs w:val="28"/>
                                  </w:rPr>
                                  <w:t>Superintendencia de Bancos de la República Dom</w:t>
                                </w:r>
                                <w:bookmarkEnd w:id="0"/>
                                <w:r w:rsidR="001752C5" w:rsidRPr="00AF0AD7">
                                  <w:rPr>
                                    <w:rStyle w:val="Style6"/>
                                    <w:sz w:val="26"/>
                                    <w:szCs w:val="28"/>
                                  </w:rPr>
                                  <w:t>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7EF56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" stroked="f">
                <v:textbox>
                  <w:txbxContent>
                    <w:bookmarkStart w:id="1" w:name="_Hlk78882406"/>
                    <w:p w14:paraId="190C2954" w14:textId="77777777" w:rsidR="002E1412" w:rsidRPr="002E1412" w:rsidRDefault="00AF0AD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6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24"/>
                            <w:szCs w:val="24"/>
                          </w:rPr>
                        </w:sdtEndPr>
                        <w:sdtContent>
                          <w:r w:rsidR="001752C5" w:rsidRPr="00AF0AD7">
                            <w:rPr>
                              <w:rStyle w:val="Style6"/>
                              <w:sz w:val="26"/>
                              <w:szCs w:val="28"/>
                            </w:rPr>
                            <w:t>Superintendencia de Bancos de la República Dom</w:t>
                          </w:r>
                          <w:bookmarkEnd w:id="1"/>
                          <w:r w:rsidR="001752C5" w:rsidRPr="00AF0AD7">
                            <w:rPr>
                              <w:rStyle w:val="Style6"/>
                              <w:sz w:val="26"/>
                              <w:szCs w:val="28"/>
                            </w:rPr>
                            <w:t>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9E107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DEBA396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3360A5" wp14:editId="4A0F755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D6A6B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360A5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DD+VaA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73FD6A6B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3EFAE5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15EE9D" wp14:editId="3A6FCC9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EF4F1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5EE9D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" stroked="f">
                <v:textbox>
                  <w:txbxContent>
                    <w:p w14:paraId="042EF4F1" w14:textId="77777777" w:rsidR="002E1412" w:rsidRPr="002E1412" w:rsidRDefault="00277E7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FF714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EAA9E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877EB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315C3D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5061AB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63CC17E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864AA51" w14:textId="77777777" w:rsidTr="00E82502">
        <w:trPr>
          <w:cantSplit/>
          <w:trHeight w:val="440"/>
        </w:trPr>
        <w:tc>
          <w:tcPr>
            <w:tcW w:w="9252" w:type="dxa"/>
          </w:tcPr>
          <w:p w14:paraId="53D7C9C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3001684" w14:textId="77777777" w:rsidTr="00E82502">
        <w:trPr>
          <w:cantSplit/>
          <w:trHeight w:val="440"/>
        </w:trPr>
        <w:tc>
          <w:tcPr>
            <w:tcW w:w="9252" w:type="dxa"/>
          </w:tcPr>
          <w:p w14:paraId="68E6A2C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7E10AF4" w14:textId="77777777" w:rsidTr="00E82502">
        <w:trPr>
          <w:cantSplit/>
          <w:trHeight w:val="440"/>
        </w:trPr>
        <w:tc>
          <w:tcPr>
            <w:tcW w:w="9252" w:type="dxa"/>
          </w:tcPr>
          <w:p w14:paraId="656CBE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A241067" w14:textId="77777777" w:rsidTr="00E82502">
        <w:trPr>
          <w:cantSplit/>
          <w:trHeight w:val="440"/>
        </w:trPr>
        <w:tc>
          <w:tcPr>
            <w:tcW w:w="9252" w:type="dxa"/>
          </w:tcPr>
          <w:p w14:paraId="2F6E00D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B400293" w14:textId="77777777" w:rsidTr="00E82502">
        <w:trPr>
          <w:cantSplit/>
          <w:trHeight w:val="440"/>
        </w:trPr>
        <w:tc>
          <w:tcPr>
            <w:tcW w:w="9252" w:type="dxa"/>
          </w:tcPr>
          <w:p w14:paraId="44960B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4A6124" w14:textId="77777777" w:rsidTr="00E82502">
        <w:trPr>
          <w:cantSplit/>
          <w:trHeight w:val="440"/>
        </w:trPr>
        <w:tc>
          <w:tcPr>
            <w:tcW w:w="9252" w:type="dxa"/>
          </w:tcPr>
          <w:p w14:paraId="71AF95E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817546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0CD86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1D655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6958C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A7D6DE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B12A4" w14:textId="77777777" w:rsidR="002E4454" w:rsidRDefault="002E4454" w:rsidP="001007E7">
      <w:pPr>
        <w:spacing w:after="0" w:line="240" w:lineRule="auto"/>
      </w:pPr>
      <w:r>
        <w:separator/>
      </w:r>
    </w:p>
  </w:endnote>
  <w:endnote w:type="continuationSeparator" w:id="0">
    <w:p w14:paraId="1A37249B" w14:textId="77777777" w:rsidR="002E4454" w:rsidRDefault="002E445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515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C63E5EC" wp14:editId="4F788DB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E26100" wp14:editId="2DB038E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1263A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86757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261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61263A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A86757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84ECEF" wp14:editId="72826AE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3AD9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84ECEF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D3AD9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3132B0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1666A4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07411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E58E46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33F089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DAA99" w14:textId="77777777" w:rsidR="002E4454" w:rsidRDefault="002E4454" w:rsidP="001007E7">
      <w:pPr>
        <w:spacing w:after="0" w:line="240" w:lineRule="auto"/>
      </w:pPr>
      <w:r>
        <w:separator/>
      </w:r>
    </w:p>
  </w:footnote>
  <w:footnote w:type="continuationSeparator" w:id="0">
    <w:p w14:paraId="6BC211DD" w14:textId="77777777" w:rsidR="002E4454" w:rsidRDefault="002E4454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1EA"/>
    <w:rsid w:val="0005792C"/>
    <w:rsid w:val="00097913"/>
    <w:rsid w:val="000B0DCD"/>
    <w:rsid w:val="000E02D9"/>
    <w:rsid w:val="000F33A7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53DBA"/>
    <w:rsid w:val="0026335F"/>
    <w:rsid w:val="00266A9F"/>
    <w:rsid w:val="00277E7A"/>
    <w:rsid w:val="00295BD4"/>
    <w:rsid w:val="002D451D"/>
    <w:rsid w:val="002E1412"/>
    <w:rsid w:val="002E4454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8244E"/>
    <w:rsid w:val="008B3AE5"/>
    <w:rsid w:val="008C388B"/>
    <w:rsid w:val="00966EEE"/>
    <w:rsid w:val="00977C54"/>
    <w:rsid w:val="00A16099"/>
    <w:rsid w:val="00A640BD"/>
    <w:rsid w:val="00A641A7"/>
    <w:rsid w:val="00A72F42"/>
    <w:rsid w:val="00AD0567"/>
    <w:rsid w:val="00AD7919"/>
    <w:rsid w:val="00AF0AD7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A8A84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63B8-62FF-4830-8948-BD9D557A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12</cp:revision>
  <cp:lastPrinted>2011-03-04T18:48:00Z</cp:lastPrinted>
  <dcterms:created xsi:type="dcterms:W3CDTF">2020-11-25T18:03:00Z</dcterms:created>
  <dcterms:modified xsi:type="dcterms:W3CDTF">2023-03-20T14:01:00Z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2023-03-20T14:00:09Z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53ba88ef-3924-4feb-8f4f-63a4f019aaaa</vt:lpwstr>
  </property>
  <property fmtid="{D5CDD505-2E9C-101B-9397-08002B2CF9AE}" pid="8" name="MSIP_Label_81f5a2da-7ac4-4e60-a27b-a125ee74514f_ContentBits">
    <vt:lpwstr>0</vt:lpwstr>
  </property>
</Properties>
</file>