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DEC452E" w14:textId="7E6C73EB" w:rsidR="00840E00" w:rsidRPr="00535962" w:rsidRDefault="001A0B18" w:rsidP="00840E0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</w:t>
                                    </w:r>
                                    <w:r w:rsidR="000511AB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-2021-00</w:t>
                                    </w:r>
                                    <w:r w:rsidR="006A6144">
                                      <w:rPr>
                                        <w:rStyle w:val="Style2"/>
                                      </w:rPr>
                                      <w:t>21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6131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DEC452E" w14:textId="7E6C73EB" w:rsidR="00840E00" w:rsidRPr="00535962" w:rsidRDefault="001A0B18" w:rsidP="00840E0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</w:t>
                              </w:r>
                              <w:r w:rsidR="000511AB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-2021-00</w:t>
                              </w:r>
                              <w:r w:rsidR="006A6144">
                                <w:rPr>
                                  <w:rStyle w:val="Style2"/>
                                </w:rPr>
                                <w:t>21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9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9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DEC4517" wp14:editId="7C06FED3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6A614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3" type="#_x0000_t202" style="position:absolute;margin-left:190.7pt;margin-top:7.9pt;width:321.2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" stroked="f">
                <v:textbox>
                  <w:txbxContent>
                    <w:p w14:paraId="2DEC4531" w14:textId="00C69673" w:rsidR="002E1412" w:rsidRPr="002E1412" w:rsidRDefault="006A6144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EC4519" wp14:editId="336AD35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77777777" w:rsidR="0026335F" w:rsidRPr="0026335F" w:rsidRDefault="006A614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4" type="#_x0000_t202" style="position:absolute;margin-left:602.55pt;margin-top:.5pt;width:119.7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2DEC4532" w14:textId="77777777" w:rsidR="0026335F" w:rsidRPr="0026335F" w:rsidRDefault="006A614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6A614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2DEC4533" w14:textId="77777777" w:rsidR="00F7443C" w:rsidRPr="004767CC" w:rsidRDefault="006A6144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A6144">
                              <w:fldChar w:fldCharType="begin"/>
                            </w:r>
                            <w:r w:rsidR="006A6144">
                              <w:instrText xml:space="preserve"> NUMPAGES   \* MERGEFORMAT </w:instrText>
                            </w:r>
                            <w:r w:rsidR="006A6144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A614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A6144">
                        <w:fldChar w:fldCharType="begin"/>
                      </w:r>
                      <w:r w:rsidR="006A6144">
                        <w:instrText xml:space="preserve"> NUMPAGES   \* MERGEFORMAT </w:instrText>
                      </w:r>
                      <w:r w:rsidR="006A6144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A614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C4521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2DEC452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C451F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DEC4520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511AB"/>
    <w:rsid w:val="00090E8D"/>
    <w:rsid w:val="000A5DAC"/>
    <w:rsid w:val="000B3B70"/>
    <w:rsid w:val="001007E7"/>
    <w:rsid w:val="001020C0"/>
    <w:rsid w:val="00123B8D"/>
    <w:rsid w:val="001341C6"/>
    <w:rsid w:val="00146823"/>
    <w:rsid w:val="001550BB"/>
    <w:rsid w:val="00157600"/>
    <w:rsid w:val="00165A4D"/>
    <w:rsid w:val="00170EC5"/>
    <w:rsid w:val="00176682"/>
    <w:rsid w:val="00191842"/>
    <w:rsid w:val="00194FF2"/>
    <w:rsid w:val="001A0B18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6A614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31E0A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DEC449C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Apertura.dotx</Template>
  <TotalTime>8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Ysrrael Alvarado Guzmán</cp:lastModifiedBy>
  <cp:revision>11</cp:revision>
  <cp:lastPrinted>2011-03-04T19:05:00Z</cp:lastPrinted>
  <dcterms:created xsi:type="dcterms:W3CDTF">2014-01-02T13:42:00Z</dcterms:created>
  <dcterms:modified xsi:type="dcterms:W3CDTF">2021-09-02T14:15:00Z</dcterms:modified>
</cp:coreProperties>
</file>