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3D7106D" w14:textId="591C2B9F" w:rsidR="001466B0" w:rsidRPr="00535962" w:rsidRDefault="00A42141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</w:t>
                                    </w:r>
                                    <w:r w:rsidR="0006638E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BF50CE">
                                      <w:rPr>
                                        <w:rStyle w:val="Style2"/>
                                      </w:rPr>
                                      <w:t>21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3D7106D" w14:textId="591C2B9F" w:rsidR="001466B0" w:rsidRPr="00535962" w:rsidRDefault="00A42141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</w:t>
                              </w:r>
                              <w:r w:rsidR="0006638E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-2021-00</w:t>
                              </w:r>
                              <w:r w:rsidR="00BF50CE">
                                <w:rPr>
                                  <w:rStyle w:val="Style2"/>
                                </w:rPr>
                                <w:t>21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ViObF+AAAAAKAQAADwAAAAAAAAAAAAAAAABIBAAAZHJz&#10;L2Rvd25yZXYueG1sUEsFBgAAAAAEAAQA8wAAAFUFAAAAAA=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BF50C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23D7106C" w14:textId="77777777" w:rsidR="0026335F" w:rsidRPr="0026335F" w:rsidRDefault="00BF50C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BF50C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" stroked="f">
                <v:textbox>
                  <w:txbxContent>
                    <w:p w14:paraId="23D71071" w14:textId="19ED9CF0" w:rsidR="002E1412" w:rsidRPr="002E1412" w:rsidRDefault="00BF50C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BF50C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23D71073" w14:textId="77777777" w:rsidR="002E1412" w:rsidRPr="002E1412" w:rsidRDefault="00BF50C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6638E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BF50CE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591B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Ysrrael Alvarado Guzmán</cp:lastModifiedBy>
  <cp:revision>8</cp:revision>
  <cp:lastPrinted>2011-03-04T18:48:00Z</cp:lastPrinted>
  <dcterms:created xsi:type="dcterms:W3CDTF">2014-01-15T13:04:00Z</dcterms:created>
  <dcterms:modified xsi:type="dcterms:W3CDTF">2021-09-02T14:15:00Z</dcterms:modified>
</cp:coreProperties>
</file>