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83294833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2068530159"/>
                                        </w:sdtPr>
                                        <w:sdtContent>
                                          <w:p w14:paraId="428AED9A" w14:textId="587E4456" w:rsidR="00AE6E8F" w:rsidRDefault="00AE6E8F" w:rsidP="00AE6E8F">
                                            <w:pPr>
                                              <w:rPr>
                                                <w:rStyle w:val="Style2"/>
                                              </w:rPr>
                                            </w:pPr>
                                            <w:r w:rsidRPr="00DC2A50">
                                              <w:rPr>
                                                <w:rStyle w:val="Style2"/>
                                              </w:rPr>
                                              <w:t>supbanco-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Daf</w:t>
                                            </w:r>
                                            <w:r w:rsidRPr="00DC2A50">
                                              <w:rPr>
                                                <w:rStyle w:val="Style2"/>
                                              </w:rPr>
                                              <w:t>-C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m</w:t>
                                            </w:r>
                                            <w:r w:rsidRPr="00DC2A50">
                                              <w:rPr>
                                                <w:rStyle w:val="Style2"/>
                                              </w:rPr>
                                              <w:t>-202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  <w:r w:rsidRPr="00DC2A50"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07</w:t>
                                            </w:r>
                                          </w:p>
                                        </w:sdtContent>
                                      </w:sdt>
                                      <w:p w14:paraId="150E725C" w14:textId="66CA0F79" w:rsidR="006F63CF" w:rsidRPr="006F63CF" w:rsidRDefault="00AE6E8F" w:rsidP="006F63CF"/>
                                    </w:sdtContent>
                                  </w:sdt>
                                  <w:p w14:paraId="0208CC6E" w14:textId="6645F8CE" w:rsidR="00130549" w:rsidRPr="00535962" w:rsidRDefault="00AE6E8F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83294833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2068530159"/>
                                  </w:sdtPr>
                                  <w:sdtContent>
                                    <w:p w14:paraId="428AED9A" w14:textId="587E4456" w:rsidR="00AE6E8F" w:rsidRDefault="00AE6E8F" w:rsidP="00AE6E8F">
                                      <w:pPr>
                                        <w:rPr>
                                          <w:rStyle w:val="Style2"/>
                                        </w:rPr>
                                      </w:pPr>
                                      <w:r w:rsidRPr="00DC2A50">
                                        <w:rPr>
                                          <w:rStyle w:val="Style2"/>
                                        </w:rPr>
                                        <w:t>supbanco-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 w:rsidRPr="00DC2A50"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 w:rsidRPr="00DC2A50"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r w:rsidRPr="00DC2A50"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07</w:t>
                                      </w:r>
                                    </w:p>
                                  </w:sdtContent>
                                </w:sdt>
                                <w:p w14:paraId="150E725C" w14:textId="66CA0F79" w:rsidR="006F63CF" w:rsidRPr="006F63CF" w:rsidRDefault="00AE6E8F" w:rsidP="006F63CF"/>
                              </w:sdtContent>
                            </w:sdt>
                            <w:p w14:paraId="0208CC6E" w14:textId="6645F8CE" w:rsidR="00130549" w:rsidRPr="00535962" w:rsidRDefault="00AE6E8F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E6E8F">
                              <w:fldChar w:fldCharType="begin"/>
                            </w:r>
                            <w:r w:rsidR="00AE6E8F">
                              <w:instrText xml:space="preserve"> NUMPAGES   \* MERGEFORMAT </w:instrText>
                            </w:r>
                            <w:r w:rsidR="00AE6E8F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AE6E8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AE6E8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4B278991" w14:textId="77777777" w:rsidR="0026335F" w:rsidRPr="0026335F" w:rsidRDefault="0025265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AE6E8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05583A7E" w14:textId="77777777" w:rsidR="002E1412" w:rsidRPr="002E1412" w:rsidRDefault="0025265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AE6E8F">
                            <w:fldChar w:fldCharType="begin"/>
                          </w:r>
                          <w:r w:rsidR="00AE6E8F">
                            <w:instrText xml:space="preserve"> NUMPAGES   \* MERGEFORMAT </w:instrText>
                          </w:r>
                          <w:r w:rsidR="00AE6E8F">
                            <w:fldChar w:fldCharType="separate"/>
                          </w:r>
                          <w:r w:rsidR="00CB54ED" w:rsidRP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AE6E8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2659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AE6E8F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6</cp:revision>
  <cp:lastPrinted>2011-03-04T18:59:00Z</cp:lastPrinted>
  <dcterms:created xsi:type="dcterms:W3CDTF">2021-09-30T16:12:00Z</dcterms:created>
  <dcterms:modified xsi:type="dcterms:W3CDTF">2022-01-28T19:41:00Z</dcterms:modified>
</cp:coreProperties>
</file>