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36381C6B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67DF1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267DF1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67DF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67DF1">
                                      <w:rPr>
                                        <w:rStyle w:val="Style2"/>
                                      </w:rPr>
                                      <w:t>07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36381C6B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67DF1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267DF1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267DF1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67DF1">
                                <w:rPr>
                                  <w:rStyle w:val="Style2"/>
                                </w:rPr>
                                <w:t>07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267DF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3A9EA41F" w:rsidR="0026335F" w:rsidRPr="0026335F" w:rsidRDefault="0073354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33549">
                        <w:fldChar w:fldCharType="begin"/>
                      </w:r>
                      <w:r w:rsidR="00733549">
                        <w:instrText xml:space="preserve"> NUMPAGES   \* MERGEFORMAT </w:instrText>
                      </w:r>
                      <w:r w:rsidR="00733549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3354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267DF1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" stroked="f">
                <v:textbox>
                  <w:txbxContent>
                    <w:p w14:paraId="4FEF1AA5" w14:textId="77777777" w:rsidR="002E1412" w:rsidRPr="001249ED" w:rsidRDefault="00733549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267DF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73354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67DF1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33549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14</cp:revision>
  <cp:lastPrinted>2011-03-04T18:48:00Z</cp:lastPrinted>
  <dcterms:created xsi:type="dcterms:W3CDTF">2020-11-25T18:03:00Z</dcterms:created>
  <dcterms:modified xsi:type="dcterms:W3CDTF">2022-01-28T19:48:00Z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