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0F6B401" w14:textId="2E35EA37" w:rsidR="00575DAD" w:rsidRPr="00DC2A50" w:rsidRDefault="00575DAD" w:rsidP="00575DAD">
                                    <w:r>
                                      <w:rPr>
                                        <w:rStyle w:val="Style2"/>
                                      </w:rPr>
                                      <w:t>sup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banco-CCC-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LPN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  <w:p w14:paraId="798B7860" w14:textId="33643ED0" w:rsidR="001466B0" w:rsidRPr="00535962" w:rsidRDefault="00575DAD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0F6B401" w14:textId="2E35EA37" w:rsidR="00575DAD" w:rsidRPr="00DC2A50" w:rsidRDefault="00575DAD" w:rsidP="00575DAD">
                              <w:r>
                                <w:rPr>
                                  <w:rStyle w:val="Style2"/>
                                </w:rPr>
                                <w:t>sup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banco-CCC-</w:t>
                              </w:r>
                              <w:r>
                                <w:rPr>
                                  <w:rStyle w:val="Style2"/>
                                </w:rPr>
                                <w:t>LPN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-202</w:t>
                              </w:r>
                              <w:r>
                                <w:rPr>
                                  <w:rStyle w:val="Style2"/>
                                </w:rPr>
                                <w:t>2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-00</w:t>
                              </w:r>
                              <w:r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  <w:p w14:paraId="798B7860" w14:textId="33643ED0" w:rsidR="001466B0" w:rsidRPr="00535962" w:rsidRDefault="00575DAD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575DA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vh19Q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" filled="f" stroked="f">
                <v:textbox>
                  <w:txbxContent>
                    <w:p w14:paraId="3759C5DD" w14:textId="3A9EA41F" w:rsidR="0026335F" w:rsidRPr="0026335F" w:rsidRDefault="00844AA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44AA0">
                        <w:fldChar w:fldCharType="begin"/>
                      </w:r>
                      <w:r w:rsidR="00844AA0">
                        <w:instrText xml:space="preserve"> NUMPAGES   \* MERGEFORMAT </w:instrText>
                      </w:r>
                      <w:r w:rsidR="00844AA0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4AA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575DAD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" stroked="f">
                <v:textbox>
                  <w:txbxContent>
                    <w:p w14:paraId="4FEF1AA5" w14:textId="77777777" w:rsidR="002E1412" w:rsidRPr="001249ED" w:rsidRDefault="00374C16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lWg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575DA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" stroked="f">
                <v:textbox>
                  <w:txbxContent>
                    <w:p w14:paraId="0FAE57B3" w14:textId="77777777" w:rsidR="002E1412" w:rsidRPr="002E1412" w:rsidRDefault="00844AA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575DAD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B117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4C258-558F-494D-AA15-654EB8E1674C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6d0ed0c3-5985-4eca-a33b-383541a093dd"/>
    <ds:schemaRef ds:uri="d1207536-9e68-4e3e-aeed-b740370baf18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CD67D6-B504-4280-B695-9AD225CF5639}"/>
</file>

<file path=customXml/itemProps4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14</cp:revision>
  <cp:lastPrinted>2011-03-04T18:48:00Z</cp:lastPrinted>
  <dcterms:created xsi:type="dcterms:W3CDTF">2020-11-25T18:03:00Z</dcterms:created>
  <dcterms:modified xsi:type="dcterms:W3CDTF">2022-01-14T20:49:00Z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