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55E7B" w14:textId="35B43B89" w:rsidR="00535962" w:rsidRPr="00F7167E" w:rsidRDefault="005D3C6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4B23969E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247900" cy="701040"/>
                <wp:effectExtent l="0" t="0" r="1905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790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266608C1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A0583E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5D3C65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2152DF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46.5pt;width:17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266608C1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A0583E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5D3C65">
                                <w:rPr>
                                  <w:rStyle w:val="Style2"/>
                                </w:rPr>
                                <w:t>4</w:t>
                              </w:r>
                              <w:r w:rsidR="002152DF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22CFD2F5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783C41A3" w:rsidR="0026335F" w:rsidRPr="0026335F" w:rsidRDefault="005D3C6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152DF">
                                  <w:rPr>
                                    <w:rStyle w:val="Style5"/>
                                    <w:lang w:val="es-DO"/>
                                  </w:rPr>
                                  <w:t>30</w:t>
                                </w:r>
                                <w:r w:rsidR="00D52E05">
                                  <w:rPr>
                                    <w:rStyle w:val="Style5"/>
                                    <w:lang w:val="es-DO"/>
                                  </w:rPr>
                                  <w:t xml:space="preserve"> de junio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3759C5DD" w14:textId="783C41A3" w:rsidR="0026335F" w:rsidRPr="0026335F" w:rsidRDefault="002152D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30</w:t>
                          </w:r>
                          <w:r w:rsidR="00D52E05">
                            <w:rPr>
                              <w:rStyle w:val="Style5"/>
                              <w:lang w:val="es-DO"/>
                            </w:rPr>
                            <w:t xml:space="preserve"> de junio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152DF">
                        <w:fldChar w:fldCharType="begin"/>
                      </w:r>
                      <w:r w:rsidR="002152DF">
                        <w:instrText xml:space="preserve"> NUMPAGES   \* MERGEFORMAT </w:instrText>
                      </w:r>
                      <w:r w:rsidR="002152DF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2152D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6E1B54C2">
                <wp:simplePos x="0" y="0"/>
                <wp:positionH relativeFrom="column">
                  <wp:posOffset>800100</wp:posOffset>
                </wp:positionH>
                <wp:positionV relativeFrom="paragraph">
                  <wp:posOffset>5715</wp:posOffset>
                </wp:positionV>
                <wp:extent cx="4010025" cy="428625"/>
                <wp:effectExtent l="0" t="0" r="9525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5D3C65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63pt;margin-top:.45pt;width:315.7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" stroked="f">
                <v:textbox>
                  <w:txbxContent>
                    <w:p w14:paraId="4FEF1AA5" w14:textId="77777777" w:rsidR="002E1412" w:rsidRPr="001249ED" w:rsidRDefault="005D3C65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5D3C6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2152D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152DF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5D3C65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2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10</cp:revision>
  <cp:lastPrinted>2011-03-04T18:48:00Z</cp:lastPrinted>
  <dcterms:created xsi:type="dcterms:W3CDTF">2020-11-25T18:03:00Z</dcterms:created>
  <dcterms:modified xsi:type="dcterms:W3CDTF">2021-06-25T18:38:00Z</dcterms:modified>
</cp:coreProperties>
</file>