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F7FB7" w14:textId="77777777" w:rsidR="00535962" w:rsidRPr="00F7167E" w:rsidRDefault="00EF7C2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22F9EA0" wp14:editId="06621BA2">
                <wp:simplePos x="0" y="0"/>
                <wp:positionH relativeFrom="column">
                  <wp:posOffset>3695700</wp:posOffset>
                </wp:positionH>
                <wp:positionV relativeFrom="paragraph">
                  <wp:posOffset>-438150</wp:posOffset>
                </wp:positionV>
                <wp:extent cx="2512631" cy="701040"/>
                <wp:effectExtent l="0" t="0" r="2159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12631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346" y="1159"/>
                              <a:ext cx="1771" cy="461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Fonts w:ascii="Arial Bold" w:hAnsi="Arial Bold"/>
                                    <w:b/>
                                    <w:bCs/>
                                    <w:caps/>
                                    <w:spacing w:val="-20"/>
                                    <w:sz w:val="20"/>
                                    <w:szCs w:val="20"/>
                                    <w14:shadow w14:blurRad="50800" w14:dist="38100" w14:dir="2700000" w14:sx="100000" w14:sy="100000" w14:kx="0" w14:ky="0" w14:algn="tl">
                                      <w14:srgbClr w14:val="000000">
                                        <w14:alpha w14:val="60000"/>
                                      </w14:srgbClr>
                                    </w14:shadow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/>
                                <w:sdtContent>
                                  <w:p w14:paraId="19E93609" w14:textId="2DA068B4" w:rsidR="00CD729B" w:rsidRPr="00CD729B" w:rsidRDefault="00CD729B" w:rsidP="00CD729B">
                                    <w:pPr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pacing w:val="-20"/>
                                        <w:sz w:val="20"/>
                                        <w:szCs w:val="20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</w:pPr>
                                    <w:r w:rsidRPr="00CD729B"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pacing w:val="-20"/>
                                        <w:sz w:val="20"/>
                                        <w:szCs w:val="20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SUPBANCO-CCC-PEEX-202</w:t>
                                    </w:r>
                                    <w:r w:rsidR="007D3AB5"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pacing w:val="-20"/>
                                        <w:sz w:val="20"/>
                                        <w:szCs w:val="20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3</w:t>
                                    </w:r>
                                    <w:r w:rsidRPr="00CD729B"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pacing w:val="-20"/>
                                        <w:sz w:val="20"/>
                                        <w:szCs w:val="20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-000</w:t>
                                    </w:r>
                                    <w:r w:rsidR="00797326"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pacing w:val="-20"/>
                                        <w:sz w:val="20"/>
                                        <w:szCs w:val="20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1</w:t>
                                    </w:r>
                                  </w:p>
                                  <w:p w14:paraId="59A93A1C" w14:textId="22CAB6D0" w:rsidR="001466B0" w:rsidRPr="00502CAA" w:rsidRDefault="00797326" w:rsidP="00325C5A">
                                    <w:pPr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7BF1C56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2F9EA0" id="Group 21" o:spid="_x0000_s1026" style="position:absolute;margin-left:291pt;margin-top:-34.5pt;width:197.85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346;top:1159;width:1771;height:4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Fonts w:ascii="Arial Bold" w:hAnsi="Arial Bold"/>
                              <w:b/>
                              <w:bCs/>
                              <w:caps/>
                              <w:spacing w:val="-20"/>
                              <w:sz w:val="20"/>
                              <w:szCs w:val="20"/>
                              <w14:shadow w14:blurRad="50800" w14:dist="38100" w14:dir="27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/>
                          <w:sdtContent>
                            <w:p w14:paraId="19E93609" w14:textId="2DA068B4" w:rsidR="00CD729B" w:rsidRPr="00CD729B" w:rsidRDefault="00CD729B" w:rsidP="00CD729B">
                              <w:pPr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pacing w:val="-20"/>
                                  <w:sz w:val="20"/>
                                  <w:szCs w:val="20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  <w:r w:rsidRPr="00CD729B"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pacing w:val="-20"/>
                                  <w:sz w:val="20"/>
                                  <w:szCs w:val="20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SUPBANCO-CCC-PEEX-202</w:t>
                              </w:r>
                              <w:r w:rsidR="007D3AB5"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pacing w:val="-20"/>
                                  <w:sz w:val="20"/>
                                  <w:szCs w:val="20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3</w:t>
                              </w:r>
                              <w:r w:rsidRPr="00CD729B"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pacing w:val="-20"/>
                                  <w:sz w:val="20"/>
                                  <w:szCs w:val="20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-000</w:t>
                              </w:r>
                              <w:r w:rsidR="00797326"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pacing w:val="-20"/>
                                  <w:sz w:val="20"/>
                                  <w:szCs w:val="20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1</w:t>
                              </w:r>
                            </w:p>
                            <w:p w14:paraId="59A93A1C" w14:textId="22CAB6D0" w:rsidR="001466B0" w:rsidRPr="00502CAA" w:rsidRDefault="00797326" w:rsidP="00325C5A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7BF1C56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40BB25" wp14:editId="2B5839E8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62E0A273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3D3AAF3" wp14:editId="2A51F5EF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40BB25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62E0A273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3D3AAF3" wp14:editId="2A51F5EF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2B24D59" wp14:editId="3D4E5365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0EC532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B24D59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480EC532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00E215E6" wp14:editId="7C6EC19D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D437CA6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006928E" wp14:editId="573133F7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E4100B" w14:textId="77777777" w:rsidR="0026335F" w:rsidRPr="0026335F" w:rsidRDefault="00797326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06928E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6AE4100B" w14:textId="77777777" w:rsidR="0026335F" w:rsidRPr="0026335F" w:rsidRDefault="00797326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111DF2D" w14:textId="77777777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5A37787" wp14:editId="3B2D45FE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A962C2" w14:textId="77777777" w:rsidR="002E1412" w:rsidRPr="00F737DC" w:rsidRDefault="00797326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A37787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57A962C2" w14:textId="77777777" w:rsidR="002E1412" w:rsidRPr="00F737DC" w:rsidRDefault="00797326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E2F3D8" wp14:editId="67B185C0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DBB5C7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E2F3D8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32DBB5C7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5AB5FEC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3A8B9868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50040" wp14:editId="5DC7677F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CC6810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50040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7CCC6810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1862B18D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5DA6195" wp14:editId="204DCB87">
                <wp:simplePos x="0" y="0"/>
                <wp:positionH relativeFrom="column">
                  <wp:posOffset>220345</wp:posOffset>
                </wp:positionH>
                <wp:positionV relativeFrom="paragraph">
                  <wp:posOffset>24130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14B582" w14:textId="77777777" w:rsidR="002E1412" w:rsidRPr="002E1412" w:rsidRDefault="00797326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DA6195" id="Text Box 17" o:spid="_x0000_s1037" type="#_x0000_t202" style="position:absolute;left:0;text-align:left;margin-left:17.35pt;margin-top:1.9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" stroked="f">
                <v:textbox>
                  <w:txbxContent>
                    <w:p w14:paraId="3714B582" w14:textId="77777777" w:rsidR="002E1412" w:rsidRPr="002E1412" w:rsidRDefault="00797326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D422F43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0F1BEA4B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3CF807A1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24970CD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6791CA0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0F4BE9C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F58712C" w14:textId="77777777" w:rsidTr="00E82502">
        <w:trPr>
          <w:cantSplit/>
          <w:trHeight w:val="440"/>
        </w:trPr>
        <w:tc>
          <w:tcPr>
            <w:tcW w:w="9252" w:type="dxa"/>
          </w:tcPr>
          <w:p w14:paraId="6E549EAE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29C68300" w14:textId="77777777" w:rsidTr="00E82502">
        <w:trPr>
          <w:cantSplit/>
          <w:trHeight w:val="440"/>
        </w:trPr>
        <w:tc>
          <w:tcPr>
            <w:tcW w:w="9252" w:type="dxa"/>
          </w:tcPr>
          <w:p w14:paraId="3EFA777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CD8D9D9" w14:textId="77777777" w:rsidTr="00E82502">
        <w:trPr>
          <w:cantSplit/>
          <w:trHeight w:val="440"/>
        </w:trPr>
        <w:tc>
          <w:tcPr>
            <w:tcW w:w="9252" w:type="dxa"/>
          </w:tcPr>
          <w:p w14:paraId="3F9C5E4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AAB597" w14:textId="77777777" w:rsidTr="00E82502">
        <w:trPr>
          <w:cantSplit/>
          <w:trHeight w:val="440"/>
        </w:trPr>
        <w:tc>
          <w:tcPr>
            <w:tcW w:w="9252" w:type="dxa"/>
          </w:tcPr>
          <w:p w14:paraId="562A4BC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3865E924" w14:textId="77777777" w:rsidTr="00E82502">
        <w:trPr>
          <w:cantSplit/>
          <w:trHeight w:val="440"/>
        </w:trPr>
        <w:tc>
          <w:tcPr>
            <w:tcW w:w="9252" w:type="dxa"/>
          </w:tcPr>
          <w:p w14:paraId="43052B9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4B123ED6" w14:textId="77777777" w:rsidTr="00E82502">
        <w:trPr>
          <w:cantSplit/>
          <w:trHeight w:val="440"/>
        </w:trPr>
        <w:tc>
          <w:tcPr>
            <w:tcW w:w="9252" w:type="dxa"/>
          </w:tcPr>
          <w:p w14:paraId="38ADE724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02891A7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60C9C8A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3824BFE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74E3326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16017D4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F5C7E" w14:textId="77777777" w:rsidR="001125E6" w:rsidRDefault="001125E6" w:rsidP="001007E7">
      <w:pPr>
        <w:spacing w:after="0" w:line="240" w:lineRule="auto"/>
      </w:pPr>
      <w:r>
        <w:separator/>
      </w:r>
    </w:p>
  </w:endnote>
  <w:endnote w:type="continuationSeparator" w:id="0">
    <w:p w14:paraId="7082416F" w14:textId="77777777" w:rsidR="001125E6" w:rsidRDefault="001125E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34DE0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8DB92A8" wp14:editId="1A962939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DB842A8" wp14:editId="70E1DD6D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549A82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9B8280C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B842A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25549A82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9B8280C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3F899DB" wp14:editId="133338C2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CBA77D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F899DB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38CBA77D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0EF7C0C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7E767A8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247604B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745D4C5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D0053E5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8FC937" w14:textId="77777777" w:rsidR="001125E6" w:rsidRDefault="001125E6" w:rsidP="001007E7">
      <w:pPr>
        <w:spacing w:after="0" w:line="240" w:lineRule="auto"/>
      </w:pPr>
      <w:r>
        <w:separator/>
      </w:r>
    </w:p>
  </w:footnote>
  <w:footnote w:type="continuationSeparator" w:id="0">
    <w:p w14:paraId="09B1DFAA" w14:textId="77777777" w:rsidR="001125E6" w:rsidRDefault="001125E6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1F94"/>
    <w:rsid w:val="00034DD9"/>
    <w:rsid w:val="00045479"/>
    <w:rsid w:val="0005792C"/>
    <w:rsid w:val="000B0DCD"/>
    <w:rsid w:val="000D5C39"/>
    <w:rsid w:val="000E02D9"/>
    <w:rsid w:val="001007E7"/>
    <w:rsid w:val="001020C0"/>
    <w:rsid w:val="001125E6"/>
    <w:rsid w:val="001466B0"/>
    <w:rsid w:val="00147320"/>
    <w:rsid w:val="00157600"/>
    <w:rsid w:val="00170EC5"/>
    <w:rsid w:val="00181E8D"/>
    <w:rsid w:val="00183BD4"/>
    <w:rsid w:val="00194FF2"/>
    <w:rsid w:val="001A06D8"/>
    <w:rsid w:val="001A3F92"/>
    <w:rsid w:val="001C2901"/>
    <w:rsid w:val="001E5A50"/>
    <w:rsid w:val="001F73A7"/>
    <w:rsid w:val="002009A7"/>
    <w:rsid w:val="00253DBA"/>
    <w:rsid w:val="0026335F"/>
    <w:rsid w:val="00295BD4"/>
    <w:rsid w:val="002D451D"/>
    <w:rsid w:val="002E1412"/>
    <w:rsid w:val="00314023"/>
    <w:rsid w:val="003206ED"/>
    <w:rsid w:val="00325C5A"/>
    <w:rsid w:val="00341484"/>
    <w:rsid w:val="00351EF7"/>
    <w:rsid w:val="00357C1C"/>
    <w:rsid w:val="00373217"/>
    <w:rsid w:val="00392351"/>
    <w:rsid w:val="003A6141"/>
    <w:rsid w:val="00404131"/>
    <w:rsid w:val="00416F66"/>
    <w:rsid w:val="0042490F"/>
    <w:rsid w:val="004379A6"/>
    <w:rsid w:val="0044234A"/>
    <w:rsid w:val="00456C17"/>
    <w:rsid w:val="00464551"/>
    <w:rsid w:val="00466B9C"/>
    <w:rsid w:val="004B30DA"/>
    <w:rsid w:val="004D45A8"/>
    <w:rsid w:val="00502CAA"/>
    <w:rsid w:val="00535962"/>
    <w:rsid w:val="00597BF8"/>
    <w:rsid w:val="005D6746"/>
    <w:rsid w:val="00611A07"/>
    <w:rsid w:val="0062592A"/>
    <w:rsid w:val="006506D0"/>
    <w:rsid w:val="00651E48"/>
    <w:rsid w:val="006534AF"/>
    <w:rsid w:val="00666D56"/>
    <w:rsid w:val="006709BC"/>
    <w:rsid w:val="00674249"/>
    <w:rsid w:val="00683FFC"/>
    <w:rsid w:val="006A2D7C"/>
    <w:rsid w:val="006F567F"/>
    <w:rsid w:val="006F5954"/>
    <w:rsid w:val="00725091"/>
    <w:rsid w:val="0074316C"/>
    <w:rsid w:val="00780880"/>
    <w:rsid w:val="00797326"/>
    <w:rsid w:val="007B0E1F"/>
    <w:rsid w:val="007B6F6F"/>
    <w:rsid w:val="007D3AB5"/>
    <w:rsid w:val="00820C9F"/>
    <w:rsid w:val="0082707E"/>
    <w:rsid w:val="008315B0"/>
    <w:rsid w:val="00837E8F"/>
    <w:rsid w:val="008B3AE5"/>
    <w:rsid w:val="008C388B"/>
    <w:rsid w:val="008F7D95"/>
    <w:rsid w:val="00903189"/>
    <w:rsid w:val="00903C23"/>
    <w:rsid w:val="00966EEE"/>
    <w:rsid w:val="00977C54"/>
    <w:rsid w:val="00A16099"/>
    <w:rsid w:val="00A40F28"/>
    <w:rsid w:val="00A61B98"/>
    <w:rsid w:val="00A640BD"/>
    <w:rsid w:val="00A641A7"/>
    <w:rsid w:val="00A72F42"/>
    <w:rsid w:val="00AB0D95"/>
    <w:rsid w:val="00AC7EE2"/>
    <w:rsid w:val="00AD7919"/>
    <w:rsid w:val="00AF2E6B"/>
    <w:rsid w:val="00B62EEF"/>
    <w:rsid w:val="00B97B51"/>
    <w:rsid w:val="00BA0007"/>
    <w:rsid w:val="00BA7386"/>
    <w:rsid w:val="00BB1D79"/>
    <w:rsid w:val="00BC1D0C"/>
    <w:rsid w:val="00BC61BD"/>
    <w:rsid w:val="00BC6741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D729B"/>
    <w:rsid w:val="00CE67A3"/>
    <w:rsid w:val="00D1201E"/>
    <w:rsid w:val="00D24FA7"/>
    <w:rsid w:val="00D45A3E"/>
    <w:rsid w:val="00D46163"/>
    <w:rsid w:val="00D64696"/>
    <w:rsid w:val="00D7710E"/>
    <w:rsid w:val="00D90D49"/>
    <w:rsid w:val="00D9600B"/>
    <w:rsid w:val="00DC5D96"/>
    <w:rsid w:val="00DD4F3E"/>
    <w:rsid w:val="00E13E55"/>
    <w:rsid w:val="00E82502"/>
    <w:rsid w:val="00E8285A"/>
    <w:rsid w:val="00EA6B34"/>
    <w:rsid w:val="00EA7406"/>
    <w:rsid w:val="00EE1E7B"/>
    <w:rsid w:val="00EF7C23"/>
    <w:rsid w:val="00F225BF"/>
    <w:rsid w:val="00F53753"/>
    <w:rsid w:val="00F7167E"/>
    <w:rsid w:val="00F71C30"/>
    <w:rsid w:val="00F737DC"/>
    <w:rsid w:val="00F7443C"/>
    <w:rsid w:val="00F84D68"/>
    <w:rsid w:val="00F9504D"/>
    <w:rsid w:val="00FA01DC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4D8E8D4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2CA10-CE01-47C1-B67C-442B6F703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24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Belly Esmirna Bautista Ramírez</cp:lastModifiedBy>
  <cp:revision>33</cp:revision>
  <cp:lastPrinted>2011-03-04T18:48:00Z</cp:lastPrinted>
  <dcterms:created xsi:type="dcterms:W3CDTF">2014-01-15T13:04:00Z</dcterms:created>
  <dcterms:modified xsi:type="dcterms:W3CDTF">2023-02-06T20:22:00Z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2023-02-01T21:17:53Z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b7da7453-b671-4dd8-97e3-e723a5311650</vt:lpwstr>
  </property>
  <property fmtid="{D5CDD505-2E9C-101B-9397-08002B2CF9AE}" pid="8" name="MSIP_Label_81f5a2da-7ac4-4e60-a27b-a125ee74514f_ContentBits">
    <vt:lpwstr>0</vt:lpwstr>
  </property>
</Properties>
</file>