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294C3DF0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0E7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4760E7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F12AA7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12AA7">
                                      <w:rPr>
                                        <w:rStyle w:val="Style2"/>
                                      </w:rPr>
                                      <w:t>02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294C3DF0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0E7">
                                <w:rPr>
                                  <w:rStyle w:val="Style2"/>
                                </w:rPr>
                                <w:t>CCC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4760E7">
                                <w:rPr>
                                  <w:rStyle w:val="Style2"/>
                                </w:rPr>
                                <w:t>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F12AA7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F12AA7">
                                <w:rPr>
                                  <w:rStyle w:val="Style2"/>
                                </w:rPr>
                                <w:t>02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F3285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3759C5DD" w14:textId="3A9EA41F" w:rsidR="0026335F" w:rsidRPr="0026335F" w:rsidRDefault="0073354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33549">
                        <w:fldChar w:fldCharType="begin"/>
                      </w:r>
                      <w:r w:rsidR="00733549">
                        <w:instrText xml:space="preserve"> NUMPAGES   \* MERGEFORMAT </w:instrText>
                      </w:r>
                      <w:r w:rsidR="00733549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3354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F3285E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" stroked="f">
                <v:textbox>
                  <w:txbxContent>
                    <w:p w14:paraId="4FEF1AA5" w14:textId="77777777" w:rsidR="002E1412" w:rsidRPr="001249ED" w:rsidRDefault="00733549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F3285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73354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176DF" w14:textId="77777777" w:rsidR="00F3285E" w:rsidRDefault="00F3285E" w:rsidP="001007E7">
      <w:pPr>
        <w:spacing w:after="0" w:line="240" w:lineRule="auto"/>
      </w:pPr>
      <w:r>
        <w:separator/>
      </w:r>
    </w:p>
  </w:endnote>
  <w:endnote w:type="continuationSeparator" w:id="0">
    <w:p w14:paraId="59C6E883" w14:textId="77777777" w:rsidR="00F3285E" w:rsidRDefault="00F3285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84597" w14:textId="77777777" w:rsidR="00F3285E" w:rsidRDefault="00F3285E" w:rsidP="001007E7">
      <w:pPr>
        <w:spacing w:after="0" w:line="240" w:lineRule="auto"/>
      </w:pPr>
      <w:r>
        <w:separator/>
      </w:r>
    </w:p>
  </w:footnote>
  <w:footnote w:type="continuationSeparator" w:id="0">
    <w:p w14:paraId="7E24C883" w14:textId="77777777" w:rsidR="00F3285E" w:rsidRDefault="00F3285E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33549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12AA7"/>
    <w:rsid w:val="00F225BF"/>
    <w:rsid w:val="00F3285E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04C258-558F-494D-AA15-654EB8E167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14</cp:revision>
  <cp:lastPrinted>2011-03-04T18:48:00Z</cp:lastPrinted>
  <dcterms:created xsi:type="dcterms:W3CDTF">2020-11-25T18:03:00Z</dcterms:created>
  <dcterms:modified xsi:type="dcterms:W3CDTF">2022-01-31T17:26:00Z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